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0D898" w14:textId="77777777" w:rsidR="008D1705" w:rsidRDefault="008D1705" w:rsidP="008D1705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Ralph SHIRLEY</w:t>
      </w:r>
      <w:r>
        <w:rPr>
          <w:color w:val="000000"/>
        </w:rPr>
        <w:t xml:space="preserve">       </w:t>
      </w:r>
      <w:r w:rsidRPr="008D1705">
        <w:rPr>
          <w:rStyle w:val="Hyperlink"/>
          <w:u w:val="none"/>
        </w:rPr>
        <w:t>(fl.1415)</w:t>
      </w:r>
      <w:bookmarkStart w:id="0" w:name="_GoBack"/>
      <w:bookmarkEnd w:id="0"/>
    </w:p>
    <w:p w14:paraId="21E21DB5" w14:textId="77777777" w:rsidR="008D1705" w:rsidRDefault="008D1705" w:rsidP="008D1705">
      <w:pPr>
        <w:pStyle w:val="NoSpacing"/>
        <w:jc w:val="both"/>
        <w:rPr>
          <w:color w:val="000000"/>
        </w:rPr>
      </w:pPr>
    </w:p>
    <w:p w14:paraId="7A9A5E19" w14:textId="77777777" w:rsidR="008D1705" w:rsidRDefault="008D1705" w:rsidP="008D1705">
      <w:pPr>
        <w:pStyle w:val="NoSpacing"/>
        <w:jc w:val="both"/>
        <w:rPr>
          <w:color w:val="000000"/>
        </w:rPr>
      </w:pPr>
    </w:p>
    <w:p w14:paraId="0F18F1E0" w14:textId="77777777" w:rsidR="008D1705" w:rsidRDefault="008D1705" w:rsidP="008D1705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4B03DD8A" w14:textId="77777777" w:rsidR="008D1705" w:rsidRDefault="008D1705" w:rsidP="008D1705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E56D5B1" w14:textId="77777777" w:rsidR="008D1705" w:rsidRDefault="008D1705" w:rsidP="008D1705">
      <w:pPr>
        <w:pStyle w:val="NoSpacing"/>
        <w:jc w:val="both"/>
        <w:rPr>
          <w:color w:val="000000"/>
        </w:rPr>
      </w:pPr>
    </w:p>
    <w:p w14:paraId="1450C9FC" w14:textId="77777777" w:rsidR="008D1705" w:rsidRDefault="008D1705" w:rsidP="008D1705">
      <w:pPr>
        <w:pStyle w:val="NoSpacing"/>
        <w:jc w:val="both"/>
        <w:rPr>
          <w:color w:val="000000"/>
        </w:rPr>
      </w:pPr>
    </w:p>
    <w:p w14:paraId="7A618490" w14:textId="77777777" w:rsidR="008D1705" w:rsidRDefault="008D1705" w:rsidP="008D1705">
      <w:pPr>
        <w:pStyle w:val="NoSpacing"/>
        <w:jc w:val="both"/>
        <w:rPr>
          <w:color w:val="000000"/>
        </w:rPr>
      </w:pPr>
      <w:r>
        <w:rPr>
          <w:color w:val="000000"/>
        </w:rPr>
        <w:t>23 March 2018</w:t>
      </w:r>
    </w:p>
    <w:p w14:paraId="6160F132" w14:textId="77777777" w:rsidR="006B2F86" w:rsidRPr="00E71FC3" w:rsidRDefault="008D170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D8C18" w14:textId="77777777" w:rsidR="008D1705" w:rsidRDefault="008D1705" w:rsidP="00E71FC3">
      <w:pPr>
        <w:spacing w:after="0" w:line="240" w:lineRule="auto"/>
      </w:pPr>
      <w:r>
        <w:separator/>
      </w:r>
    </w:p>
  </w:endnote>
  <w:endnote w:type="continuationSeparator" w:id="0">
    <w:p w14:paraId="6CB0E048" w14:textId="77777777" w:rsidR="008D1705" w:rsidRDefault="008D17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2E0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1F9D5" w14:textId="77777777" w:rsidR="008D1705" w:rsidRDefault="008D1705" w:rsidP="00E71FC3">
      <w:pPr>
        <w:spacing w:after="0" w:line="240" w:lineRule="auto"/>
      </w:pPr>
      <w:r>
        <w:separator/>
      </w:r>
    </w:p>
  </w:footnote>
  <w:footnote w:type="continuationSeparator" w:id="0">
    <w:p w14:paraId="52291543" w14:textId="77777777" w:rsidR="008D1705" w:rsidRDefault="008D17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705"/>
    <w:rsid w:val="001A7C09"/>
    <w:rsid w:val="00577BD5"/>
    <w:rsid w:val="006A1F77"/>
    <w:rsid w:val="00733BE7"/>
    <w:rsid w:val="008D170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75B8E"/>
  <w15:chartTrackingRefBased/>
  <w15:docId w15:val="{14C187DF-9E15-4B0D-B03C-FA49797C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D17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2019-12-10T21:45:00Z</dcterms:created>
  <dcterms:modified xsi:type="dcterms:W3CDTF">2019-12-10T21:46:00Z</dcterms:modified>
</cp:coreProperties>
</file>